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61294" w14:textId="723BC5FD" w:rsidR="007C05CD" w:rsidRDefault="007C05CD" w:rsidP="007C0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7A2" w:rsidRPr="007857A2">
        <w:rPr>
          <w:b/>
          <w:i/>
          <w:noProof/>
          <w:sz w:val="28"/>
        </w:rPr>
        <w:t>S3-240556</w:t>
      </w:r>
    </w:p>
    <w:p w14:paraId="2E739E58" w14:textId="77777777" w:rsidR="007C05CD" w:rsidRDefault="007C05CD" w:rsidP="007C05CD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2213E9A9" w14:textId="52770589" w:rsidR="00323EA5" w:rsidRDefault="004E3939" w:rsidP="00323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B88" w:rsidRPr="00DA7B88">
        <w:rPr>
          <w:rFonts w:ascii="Arial" w:hAnsi="Arial" w:cs="Arial"/>
          <w:b/>
          <w:bCs/>
          <w:sz w:val="22"/>
          <w:szCs w:val="22"/>
        </w:rPr>
        <w:t>Reply LS on IPX Service Hub requirements as applicable to the Modified PRINS solution</w:t>
      </w:r>
    </w:p>
    <w:p w14:paraId="06BA196E" w14:textId="100526AD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2772A9">
        <w:rPr>
          <w:rFonts w:ascii="Arial" w:hAnsi="Arial" w:cs="Arial"/>
          <w:b/>
          <w:bCs/>
          <w:sz w:val="22"/>
          <w:szCs w:val="22"/>
        </w:rPr>
        <w:t>(</w:t>
      </w:r>
      <w:r w:rsidR="002772A9" w:rsidRPr="002772A9">
        <w:rPr>
          <w:rFonts w:ascii="Arial" w:hAnsi="Arial" w:cs="Arial"/>
          <w:b/>
          <w:bCs/>
          <w:sz w:val="22"/>
          <w:szCs w:val="22"/>
        </w:rPr>
        <w:t>S3-240209</w:t>
      </w:r>
      <w:r w:rsidR="002772A9">
        <w:rPr>
          <w:rFonts w:ascii="Arial" w:hAnsi="Arial" w:cs="Arial"/>
          <w:b/>
          <w:bCs/>
          <w:sz w:val="22"/>
          <w:szCs w:val="22"/>
        </w:rPr>
        <w:t xml:space="preserve">) </w:t>
      </w:r>
      <w:r w:rsidR="00DA7B88" w:rsidRPr="00DA7B88">
        <w:rPr>
          <w:rFonts w:ascii="Arial" w:hAnsi="Arial" w:cs="Arial"/>
          <w:b/>
          <w:bCs/>
          <w:sz w:val="22"/>
          <w:szCs w:val="22"/>
        </w:rPr>
        <w:t>Elaborated LS reply to S3-234350 on IPX Service Hub requirements as applicable to the Modified PRINS solution</w:t>
      </w:r>
    </w:p>
    <w:p w14:paraId="2C6E4D6E" w14:textId="5EA3EE0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9C07FB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3FCD6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Roaming5G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5BB071D7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FD7F23">
        <w:rPr>
          <w:rFonts w:ascii="Arial" w:hAnsi="Arial" w:cs="Arial"/>
          <w:b/>
          <w:sz w:val="22"/>
          <w:szCs w:val="22"/>
        </w:rPr>
        <w:t>Huawei</w:t>
      </w:r>
      <w:r w:rsidR="00114106">
        <w:rPr>
          <w:rFonts w:ascii="Arial" w:hAnsi="Arial" w:cs="Arial"/>
          <w:b/>
          <w:sz w:val="22"/>
          <w:szCs w:val="22"/>
        </w:rPr>
        <w:t xml:space="preserve"> to be SA3</w:t>
      </w:r>
      <w:bookmarkEnd w:id="5"/>
      <w:bookmarkEnd w:id="6"/>
      <w:bookmarkEnd w:id="7"/>
    </w:p>
    <w:p w14:paraId="2548326B" w14:textId="5EB39A6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C44392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041C5FC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AA4B56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7875FA">
        <w:rPr>
          <w:rFonts w:ascii="Arial" w:hAnsi="Arial" w:cs="Arial"/>
          <w:b/>
          <w:bCs/>
          <w:sz w:val="22"/>
          <w:szCs w:val="22"/>
        </w:rPr>
        <w:t>SA</w:t>
      </w:r>
      <w:r w:rsidR="00DA7B88">
        <w:rPr>
          <w:rFonts w:ascii="Arial" w:hAnsi="Arial" w:cs="Arial"/>
          <w:b/>
          <w:bCs/>
          <w:sz w:val="22"/>
          <w:szCs w:val="22"/>
        </w:rPr>
        <w:t>2</w:t>
      </w:r>
      <w:r w:rsidR="007875FA">
        <w:rPr>
          <w:rFonts w:ascii="Arial" w:hAnsi="Arial" w:cs="Arial"/>
          <w:b/>
          <w:bCs/>
          <w:sz w:val="22"/>
          <w:szCs w:val="22"/>
        </w:rPr>
        <w:t xml:space="preserve">, </w:t>
      </w:r>
      <w:r w:rsidR="00AA4B56">
        <w:rPr>
          <w:rFonts w:ascii="Arial" w:hAnsi="Arial" w:cs="Arial"/>
          <w:b/>
          <w:bCs/>
          <w:sz w:val="22"/>
          <w:szCs w:val="22"/>
        </w:rPr>
        <w:t>CT, CT4</w:t>
      </w:r>
    </w:p>
    <w:bookmarkEnd w:id="8"/>
    <w:bookmarkEnd w:id="9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CDAB93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7857A2">
        <w:rPr>
          <w:rFonts w:ascii="Arial" w:hAnsi="Arial" w:cs="Arial"/>
          <w:b/>
          <w:bCs/>
          <w:sz w:val="22"/>
          <w:szCs w:val="22"/>
        </w:rPr>
        <w:t>Hongyi Pu</w:t>
      </w:r>
    </w:p>
    <w:p w14:paraId="69B3DF26" w14:textId="5C1A7C3B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="007857A2" w:rsidRPr="004A593A">
          <w:rPr>
            <w:rStyle w:val="af5"/>
            <w:rFonts w:ascii="Arial" w:hAnsi="Arial" w:cs="Arial"/>
            <w:b/>
            <w:sz w:val="22"/>
            <w:szCs w:val="22"/>
          </w:rPr>
          <w:t>puhongyi@huawei.com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2626325C" w14:textId="7F1CC955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SA3 received several </w:t>
      </w:r>
      <w:proofErr w:type="spellStart"/>
      <w:r>
        <w:rPr>
          <w:color w:val="000000" w:themeColor="text1"/>
          <w:lang w:eastAsia="zh-CN"/>
        </w:rPr>
        <w:t>LSes</w:t>
      </w:r>
      <w:proofErr w:type="spellEnd"/>
      <w:r>
        <w:rPr>
          <w:color w:val="000000" w:themeColor="text1"/>
          <w:lang w:eastAsia="zh-CN"/>
        </w:rPr>
        <w:t xml:space="preserve"> from GSMA</w:t>
      </w:r>
      <w:r w:rsidRPr="00114106">
        <w:rPr>
          <w:color w:val="000000" w:themeColor="text1"/>
        </w:rPr>
        <w:t xml:space="preserve"> </w:t>
      </w:r>
      <w:r>
        <w:rPr>
          <w:color w:val="000000" w:themeColor="text1"/>
        </w:rPr>
        <w:t>5GMRR related to the recent work on the modified PRINS solution. SA3 assumes that SA will coordinate a single reply to GSMA. Therefore</w:t>
      </w:r>
      <w:r w:rsidR="007857A2">
        <w:rPr>
          <w:color w:val="000000" w:themeColor="text1"/>
        </w:rPr>
        <w:t>,</w:t>
      </w:r>
      <w:r>
        <w:rPr>
          <w:color w:val="000000" w:themeColor="text1"/>
        </w:rPr>
        <w:t xml:space="preserve"> SA3 would like to provide the following feedback on the requests included in S3-240209 on IPX Service Hubs and IPX Providers: </w:t>
      </w:r>
      <w:bookmarkStart w:id="10" w:name="_GoBack"/>
      <w:bookmarkEnd w:id="10"/>
    </w:p>
    <w:p w14:paraId="46C34583" w14:textId="71DEA1F9" w:rsidR="003E07E5" w:rsidRDefault="003E07E5" w:rsidP="003E07E5">
      <w:pPr>
        <w:jc w:val="both"/>
        <w:rPr>
          <w:color w:val="000000" w:themeColor="text1"/>
        </w:rPr>
      </w:pPr>
    </w:p>
    <w:p w14:paraId="692A87D1" w14:textId="1FA94AB3" w:rsidR="00C7550E" w:rsidRDefault="00C7550E" w:rsidP="003E07E5">
      <w:pPr>
        <w:jc w:val="both"/>
        <w:rPr>
          <w:color w:val="000000" w:themeColor="text1"/>
        </w:rPr>
      </w:pPr>
      <w:r>
        <w:rPr>
          <w:color w:val="000000" w:themeColor="text1"/>
        </w:rPr>
        <w:t>Answer to Q 1:</w:t>
      </w:r>
    </w:p>
    <w:p w14:paraId="650A81B6" w14:textId="73E807EE" w:rsidR="007875FA" w:rsidRPr="00C7550E" w:rsidRDefault="00AA4B56" w:rsidP="00C7550E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definition of </w:t>
      </w:r>
      <w:r w:rsidR="00DA7B88" w:rsidRPr="00C7550E">
        <w:rPr>
          <w:color w:val="000000" w:themeColor="text1"/>
        </w:rPr>
        <w:t>IPX Service Hub and IPX Provider</w:t>
      </w:r>
      <w:r w:rsidRPr="00C7550E">
        <w:rPr>
          <w:color w:val="000000" w:themeColor="text1"/>
        </w:rPr>
        <w:t>, SA3</w:t>
      </w:r>
      <w:r w:rsidR="0087051C" w:rsidRPr="00C7550E">
        <w:rPr>
          <w:color w:val="000000" w:themeColor="text1"/>
        </w:rPr>
        <w:t xml:space="preserve"> will define the IPX Service Hub</w:t>
      </w:r>
      <w:r w:rsidR="004C4941" w:rsidRPr="00C7550E">
        <w:rPr>
          <w:color w:val="000000" w:themeColor="text1"/>
        </w:rPr>
        <w:t xml:space="preserve"> in TS 33.501</w:t>
      </w:r>
      <w:r w:rsidR="0087051C" w:rsidRPr="00C7550E">
        <w:rPr>
          <w:color w:val="000000" w:themeColor="text1"/>
        </w:rPr>
        <w:t xml:space="preserve"> once it is used in the main body of TS 33.501</w:t>
      </w:r>
      <w:r w:rsidRPr="00C7550E">
        <w:rPr>
          <w:color w:val="000000" w:themeColor="text1"/>
        </w:rPr>
        <w:t xml:space="preserve">. </w:t>
      </w:r>
    </w:p>
    <w:p w14:paraId="7E96FEDD" w14:textId="6AA6999A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2.a:</w:t>
      </w:r>
    </w:p>
    <w:p w14:paraId="2B5CA70D" w14:textId="5F018701" w:rsidR="009C6CD7" w:rsidRPr="00C7550E" w:rsidRDefault="00AA4B56" w:rsidP="009C6CD7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 xml:space="preserve">Regarding the </w:t>
      </w:r>
      <w:r w:rsidR="00DA7B88" w:rsidRPr="00C7550E">
        <w:rPr>
          <w:color w:val="000000" w:themeColor="text1"/>
        </w:rPr>
        <w:t xml:space="preserve">requirement of </w:t>
      </w:r>
      <w:r w:rsidR="00824D1D" w:rsidRPr="00C7550E">
        <w:rPr>
          <w:color w:val="000000" w:themeColor="text1"/>
        </w:rPr>
        <w:t>roaming data session interven</w:t>
      </w:r>
      <w:r w:rsidR="00DA7B88" w:rsidRPr="00C7550E">
        <w:rPr>
          <w:color w:val="000000" w:themeColor="text1"/>
        </w:rPr>
        <w:t>tion</w:t>
      </w:r>
      <w:r w:rsidR="00824D1D" w:rsidRPr="00C7550E">
        <w:rPr>
          <w:color w:val="000000" w:themeColor="text1"/>
        </w:rPr>
        <w:t>, i.e., limiting roaming data usage</w:t>
      </w:r>
      <w:r w:rsidRPr="00C7550E">
        <w:rPr>
          <w:color w:val="000000" w:themeColor="text1"/>
        </w:rPr>
        <w:t xml:space="preserve">, SA3 </w:t>
      </w:r>
      <w:r w:rsidR="00E4643C" w:rsidRPr="00C7550E">
        <w:rPr>
          <w:color w:val="000000" w:themeColor="text1"/>
        </w:rPr>
        <w:t>believes that</w:t>
      </w:r>
      <w:r w:rsidR="00824D1D" w:rsidRPr="00C7550E">
        <w:rPr>
          <w:color w:val="000000" w:themeColor="text1"/>
        </w:rPr>
        <w:t xml:space="preserve"> it</w:t>
      </w:r>
      <w:r w:rsidR="007875FA" w:rsidRPr="00C7550E">
        <w:rPr>
          <w:color w:val="000000" w:themeColor="text1"/>
        </w:rPr>
        <w:t xml:space="preserve"> can be implemented by the charging function of the home PLMN. Therefore, SA3 </w:t>
      </w:r>
      <w:r w:rsidR="008470AC" w:rsidRPr="00C7550E">
        <w:rPr>
          <w:color w:val="000000" w:themeColor="text1"/>
        </w:rPr>
        <w:t>advises SA to ask</w:t>
      </w:r>
      <w:r w:rsidRPr="00C7550E">
        <w:rPr>
          <w:color w:val="000000" w:themeColor="text1"/>
        </w:rPr>
        <w:t xml:space="preserve"> GSMA to clarify the necessity of supporting </w:t>
      </w:r>
      <w:r w:rsidR="00DA7B88" w:rsidRPr="00C7550E">
        <w:rPr>
          <w:color w:val="000000" w:themeColor="text1"/>
        </w:rPr>
        <w:t>IPX Service Hub</w:t>
      </w:r>
      <w:r w:rsidRPr="00C7550E">
        <w:rPr>
          <w:color w:val="000000" w:themeColor="text1"/>
        </w:rPr>
        <w:t xml:space="preserve"> to intervene in the roaming data sessions.</w:t>
      </w:r>
      <w:r w:rsidR="00EC1DE9">
        <w:rPr>
          <w:color w:val="000000" w:themeColor="text1"/>
        </w:rPr>
        <w:t xml:space="preserve"> </w:t>
      </w:r>
      <w:r w:rsidR="009C6CD7">
        <w:t>SA3 would also like to receive feedback on this from SA5</w:t>
      </w:r>
      <w:r w:rsidR="009C28C3">
        <w:t xml:space="preserve"> </w:t>
      </w:r>
      <w:r w:rsidR="009C28C3">
        <w:rPr>
          <w:lang w:eastAsia="zh-CN"/>
        </w:rPr>
        <w:t>and/or</w:t>
      </w:r>
      <w:r w:rsidR="009C28C3">
        <w:t xml:space="preserve"> </w:t>
      </w:r>
      <w:r w:rsidR="009C6CD7">
        <w:t>SA2.</w:t>
      </w:r>
    </w:p>
    <w:p w14:paraId="50E245B0" w14:textId="52F2978D" w:rsidR="00C7550E" w:rsidRDefault="00C7550E" w:rsidP="00C7550E">
      <w:pPr>
        <w:jc w:val="both"/>
        <w:rPr>
          <w:color w:val="000000" w:themeColor="text1"/>
        </w:rPr>
      </w:pPr>
      <w:r>
        <w:rPr>
          <w:color w:val="000000" w:themeColor="text1"/>
        </w:rPr>
        <w:t>Answer to Q 2.b:</w:t>
      </w:r>
    </w:p>
    <w:p w14:paraId="61F3262F" w14:textId="77777777" w:rsidR="009C28C3" w:rsidRPr="00C7550E" w:rsidRDefault="00824D1D" w:rsidP="009C28C3">
      <w:pPr>
        <w:jc w:val="both"/>
        <w:rPr>
          <w:color w:val="000000" w:themeColor="text1"/>
        </w:rPr>
      </w:pPr>
      <w:r w:rsidRPr="00C7550E">
        <w:rPr>
          <w:color w:val="000000" w:themeColor="text1"/>
        </w:rPr>
        <w:t>Regarding the requirement</w:t>
      </w:r>
      <w:r w:rsidR="00D2527F" w:rsidRPr="00C7550E">
        <w:rPr>
          <w:color w:val="000000" w:themeColor="text1"/>
        </w:rPr>
        <w:t xml:space="preserve"> of </w:t>
      </w:r>
      <w:r w:rsidR="00DA7B88" w:rsidRPr="00C7550E">
        <w:rPr>
          <w:color w:val="000000" w:themeColor="text1"/>
        </w:rPr>
        <w:t xml:space="preserve">IPX Service Hub to aggregate N32 signalling traffic and use common identities, SA3 </w:t>
      </w:r>
      <w:r w:rsidR="009C28C3">
        <w:rPr>
          <w:color w:val="000000" w:themeColor="text1"/>
        </w:rPr>
        <w:t>would like to receive feedback from SA2 and possibly SA1 on this requirement</w:t>
      </w:r>
      <w:r w:rsidR="009C28C3" w:rsidRPr="00C7550E">
        <w:rPr>
          <w:color w:val="000000" w:themeColor="text1"/>
        </w:rPr>
        <w:t>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AE9D69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</w:t>
      </w:r>
      <w:r w:rsidR="00FD7F23">
        <w:rPr>
          <w:rFonts w:ascii="Arial" w:hAnsi="Arial" w:cs="Arial"/>
          <w:b/>
          <w:color w:val="000000" w:themeColor="text1"/>
        </w:rPr>
        <w:t>SA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6E8D9E7D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7550E">
        <w:rPr>
          <w:color w:val="000000" w:themeColor="text1"/>
        </w:rPr>
        <w:t xml:space="preserve">SA3 kindly </w:t>
      </w:r>
      <w:r w:rsidR="00C7550E">
        <w:rPr>
          <w:color w:val="000000" w:themeColor="text1"/>
        </w:rPr>
        <w:t>asks</w:t>
      </w:r>
      <w:r w:rsidR="00C7550E" w:rsidRPr="00C7550E">
        <w:rPr>
          <w:color w:val="000000" w:themeColor="text1"/>
        </w:rPr>
        <w:t xml:space="preserve"> </w:t>
      </w:r>
      <w:r w:rsidR="00C44392" w:rsidRPr="00C7550E">
        <w:rPr>
          <w:color w:val="000000" w:themeColor="text1"/>
        </w:rPr>
        <w:t>SA</w:t>
      </w:r>
      <w:r w:rsidR="0060451D" w:rsidRPr="00C7550E">
        <w:rPr>
          <w:color w:val="000000" w:themeColor="text1"/>
        </w:rPr>
        <w:t xml:space="preserve"> to</w:t>
      </w:r>
      <w:r w:rsidR="0087051C" w:rsidRPr="00C7550E">
        <w:rPr>
          <w:color w:val="000000" w:themeColor="text1"/>
        </w:rPr>
        <w:t xml:space="preserve"> </w:t>
      </w:r>
      <w:proofErr w:type="gramStart"/>
      <w:r w:rsidR="00C7550E">
        <w:rPr>
          <w:color w:val="000000" w:themeColor="text1"/>
        </w:rPr>
        <w:t>take into account</w:t>
      </w:r>
      <w:proofErr w:type="gramEnd"/>
      <w:r w:rsidR="00C7550E">
        <w:rPr>
          <w:color w:val="000000" w:themeColor="text1"/>
        </w:rPr>
        <w:t xml:space="preserve"> the above feedback in their reply to GSMA</w:t>
      </w:r>
      <w:r w:rsidR="00C66932" w:rsidRPr="00C7550E">
        <w:rPr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lastRenderedPageBreak/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492D578E" w14:textId="77777777" w:rsidR="007C05CD" w:rsidRDefault="007C05CD" w:rsidP="007C05CD">
      <w:r w:rsidRPr="00920477">
        <w:t>SA3#11</w:t>
      </w:r>
      <w:r>
        <w:t xml:space="preserve">5 </w:t>
      </w:r>
      <w:proofErr w:type="spellStart"/>
      <w:r>
        <w:t>Adhoc</w:t>
      </w:r>
      <w:proofErr w:type="spellEnd"/>
      <w:r>
        <w:t>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>
        <w:t>Online</w:t>
      </w:r>
    </w:p>
    <w:p w14:paraId="6B84D06E" w14:textId="77777777" w:rsidR="007C05CD" w:rsidRPr="00074D3C" w:rsidRDefault="007C05CD" w:rsidP="007C05CD">
      <w:r w:rsidRPr="00920477">
        <w:t>SA3#11</w:t>
      </w:r>
      <w:r>
        <w:t>6</w:t>
      </w:r>
      <w:r w:rsidRPr="00920477">
        <w:t xml:space="preserve"> </w:t>
      </w:r>
      <w:r>
        <w:t>May</w:t>
      </w:r>
      <w:r w:rsidRPr="00920477">
        <w:t xml:space="preserve"> 2</w:t>
      </w:r>
      <w:r>
        <w:t>0</w:t>
      </w:r>
      <w:r w:rsidRPr="00920477">
        <w:t>th – 2</w:t>
      </w:r>
      <w:r>
        <w:t>4</w:t>
      </w:r>
      <w:r w:rsidRPr="00920477">
        <w:t xml:space="preserve">th 2024 Korea </w:t>
      </w:r>
    </w:p>
    <w:p w14:paraId="054FEDCB" w14:textId="2A102A23" w:rsidR="006052AD" w:rsidRPr="00074D3C" w:rsidRDefault="006052AD" w:rsidP="007C05CD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93B52" w14:textId="77777777" w:rsidR="00267B75" w:rsidRDefault="00267B75">
      <w:pPr>
        <w:spacing w:after="0"/>
      </w:pPr>
      <w:r>
        <w:separator/>
      </w:r>
    </w:p>
  </w:endnote>
  <w:endnote w:type="continuationSeparator" w:id="0">
    <w:p w14:paraId="566866E5" w14:textId="77777777" w:rsidR="00267B75" w:rsidRDefault="00267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651AC" w14:textId="77777777" w:rsidR="00267B75" w:rsidRDefault="00267B75">
      <w:pPr>
        <w:spacing w:after="0"/>
      </w:pPr>
      <w:r>
        <w:separator/>
      </w:r>
    </w:p>
  </w:footnote>
  <w:footnote w:type="continuationSeparator" w:id="0">
    <w:p w14:paraId="545B5523" w14:textId="77777777" w:rsidR="00267B75" w:rsidRDefault="00267B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67005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67B75"/>
    <w:rsid w:val="002772A9"/>
    <w:rsid w:val="002869FE"/>
    <w:rsid w:val="002B7A0B"/>
    <w:rsid w:val="002D0884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52CBD"/>
    <w:rsid w:val="00354329"/>
    <w:rsid w:val="003703CC"/>
    <w:rsid w:val="00374616"/>
    <w:rsid w:val="00377D1D"/>
    <w:rsid w:val="00383545"/>
    <w:rsid w:val="00392BB9"/>
    <w:rsid w:val="003B0601"/>
    <w:rsid w:val="003B7601"/>
    <w:rsid w:val="003C06D2"/>
    <w:rsid w:val="003C2CAB"/>
    <w:rsid w:val="003E07E5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70DF6"/>
    <w:rsid w:val="00472BA5"/>
    <w:rsid w:val="0047545E"/>
    <w:rsid w:val="00487E1F"/>
    <w:rsid w:val="00495452"/>
    <w:rsid w:val="0049743F"/>
    <w:rsid w:val="004A1215"/>
    <w:rsid w:val="004A643B"/>
    <w:rsid w:val="004B2C4B"/>
    <w:rsid w:val="004C1A9F"/>
    <w:rsid w:val="004C4941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8501E"/>
    <w:rsid w:val="00592467"/>
    <w:rsid w:val="005B3E3E"/>
    <w:rsid w:val="005C16EC"/>
    <w:rsid w:val="00600BB0"/>
    <w:rsid w:val="0060451D"/>
    <w:rsid w:val="00604551"/>
    <w:rsid w:val="006052AD"/>
    <w:rsid w:val="00612B5F"/>
    <w:rsid w:val="006309B7"/>
    <w:rsid w:val="00630D19"/>
    <w:rsid w:val="006443C8"/>
    <w:rsid w:val="0065392A"/>
    <w:rsid w:val="00660980"/>
    <w:rsid w:val="006959B7"/>
    <w:rsid w:val="00697F84"/>
    <w:rsid w:val="006A29EE"/>
    <w:rsid w:val="006B3FC7"/>
    <w:rsid w:val="006C3415"/>
    <w:rsid w:val="006F3DC4"/>
    <w:rsid w:val="00703C02"/>
    <w:rsid w:val="00707211"/>
    <w:rsid w:val="007245FD"/>
    <w:rsid w:val="007318DD"/>
    <w:rsid w:val="0073766B"/>
    <w:rsid w:val="00742659"/>
    <w:rsid w:val="00747D8F"/>
    <w:rsid w:val="007603F2"/>
    <w:rsid w:val="00766BD8"/>
    <w:rsid w:val="007857A2"/>
    <w:rsid w:val="007875FA"/>
    <w:rsid w:val="00796B6D"/>
    <w:rsid w:val="007C05CD"/>
    <w:rsid w:val="007D7D59"/>
    <w:rsid w:val="007E3B57"/>
    <w:rsid w:val="007F1875"/>
    <w:rsid w:val="007F4F92"/>
    <w:rsid w:val="0080128A"/>
    <w:rsid w:val="00820342"/>
    <w:rsid w:val="00822859"/>
    <w:rsid w:val="00824D1D"/>
    <w:rsid w:val="008470AC"/>
    <w:rsid w:val="008501F0"/>
    <w:rsid w:val="00863533"/>
    <w:rsid w:val="0087051C"/>
    <w:rsid w:val="00873B24"/>
    <w:rsid w:val="00887F29"/>
    <w:rsid w:val="008C4E92"/>
    <w:rsid w:val="008D772F"/>
    <w:rsid w:val="00914CD1"/>
    <w:rsid w:val="0091533C"/>
    <w:rsid w:val="00920477"/>
    <w:rsid w:val="00925886"/>
    <w:rsid w:val="00931BAD"/>
    <w:rsid w:val="0093458D"/>
    <w:rsid w:val="00944F09"/>
    <w:rsid w:val="009451D8"/>
    <w:rsid w:val="00951FF3"/>
    <w:rsid w:val="00952F8D"/>
    <w:rsid w:val="009603F6"/>
    <w:rsid w:val="00967AF8"/>
    <w:rsid w:val="009726B3"/>
    <w:rsid w:val="009936E1"/>
    <w:rsid w:val="009963AC"/>
    <w:rsid w:val="0099764C"/>
    <w:rsid w:val="009C01E1"/>
    <w:rsid w:val="009C07FB"/>
    <w:rsid w:val="009C28C3"/>
    <w:rsid w:val="009C4337"/>
    <w:rsid w:val="009C6CD7"/>
    <w:rsid w:val="009F4E81"/>
    <w:rsid w:val="00A0543F"/>
    <w:rsid w:val="00A06A5A"/>
    <w:rsid w:val="00A11D39"/>
    <w:rsid w:val="00A14B3C"/>
    <w:rsid w:val="00A2087E"/>
    <w:rsid w:val="00A54FBF"/>
    <w:rsid w:val="00A70448"/>
    <w:rsid w:val="00A76C90"/>
    <w:rsid w:val="00AA4B56"/>
    <w:rsid w:val="00AA4FF3"/>
    <w:rsid w:val="00AA64C1"/>
    <w:rsid w:val="00AD58CC"/>
    <w:rsid w:val="00AE1B3E"/>
    <w:rsid w:val="00B0514D"/>
    <w:rsid w:val="00B10B1E"/>
    <w:rsid w:val="00B2058A"/>
    <w:rsid w:val="00B35644"/>
    <w:rsid w:val="00B97703"/>
    <w:rsid w:val="00BA1F5E"/>
    <w:rsid w:val="00BA3D66"/>
    <w:rsid w:val="00BB06C5"/>
    <w:rsid w:val="00BB5F67"/>
    <w:rsid w:val="00BF026C"/>
    <w:rsid w:val="00C04BE2"/>
    <w:rsid w:val="00C23E07"/>
    <w:rsid w:val="00C358E5"/>
    <w:rsid w:val="00C421FE"/>
    <w:rsid w:val="00C44392"/>
    <w:rsid w:val="00C66932"/>
    <w:rsid w:val="00C73C6D"/>
    <w:rsid w:val="00C7550E"/>
    <w:rsid w:val="00C76EF2"/>
    <w:rsid w:val="00C84223"/>
    <w:rsid w:val="00C930BA"/>
    <w:rsid w:val="00C96C61"/>
    <w:rsid w:val="00CE2186"/>
    <w:rsid w:val="00CE2C29"/>
    <w:rsid w:val="00CF2B1C"/>
    <w:rsid w:val="00CF6087"/>
    <w:rsid w:val="00D02034"/>
    <w:rsid w:val="00D07A54"/>
    <w:rsid w:val="00D13BA5"/>
    <w:rsid w:val="00D14BB6"/>
    <w:rsid w:val="00D2527F"/>
    <w:rsid w:val="00D27B49"/>
    <w:rsid w:val="00D33624"/>
    <w:rsid w:val="00D438D6"/>
    <w:rsid w:val="00D53AD6"/>
    <w:rsid w:val="00D53B3C"/>
    <w:rsid w:val="00D97F00"/>
    <w:rsid w:val="00DA7B88"/>
    <w:rsid w:val="00DC3CC8"/>
    <w:rsid w:val="00DD5D57"/>
    <w:rsid w:val="00DE01CB"/>
    <w:rsid w:val="00DE37EE"/>
    <w:rsid w:val="00E002DE"/>
    <w:rsid w:val="00E0343E"/>
    <w:rsid w:val="00E13249"/>
    <w:rsid w:val="00E136A6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C128C"/>
    <w:rsid w:val="00EC1DE9"/>
    <w:rsid w:val="00ED3575"/>
    <w:rsid w:val="00EE557C"/>
    <w:rsid w:val="00EF32ED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6067C"/>
    <w:rsid w:val="00F606D2"/>
    <w:rsid w:val="00F607BA"/>
    <w:rsid w:val="00F667CF"/>
    <w:rsid w:val="00F803BE"/>
    <w:rsid w:val="00F822F5"/>
    <w:rsid w:val="00F84069"/>
    <w:rsid w:val="00F94094"/>
    <w:rsid w:val="00FA1837"/>
    <w:rsid w:val="00FA6E1A"/>
    <w:rsid w:val="00FB2E7B"/>
    <w:rsid w:val="00FC435D"/>
    <w:rsid w:val="00FD7F23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styleId="affff8">
    <w:name w:val="Unresolved Mention"/>
    <w:basedOn w:val="a0"/>
    <w:uiPriority w:val="99"/>
    <w:semiHidden/>
    <w:unhideWhenUsed/>
    <w:rsid w:val="00785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hongy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2002-04-23T07:10:00Z</cp:lastPrinted>
  <dcterms:created xsi:type="dcterms:W3CDTF">2024-02-08T09:40:00Z</dcterms:created>
  <dcterms:modified xsi:type="dcterms:W3CDTF">2024-02-19T07:43:00Z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(3)IyQ0upj81UIjjXG9kUJYb8IAjGK6FEpdxtchBB/15pFKkKVFWGaPRI4Cb0S/yA9fhbirBgNs
6GRSB0yQtn13RrTuPCFg9kYTSDY8NIIeSWQ5ZIE+5j98y9Jc7MMMPEzgSFpoftHM+LtQiB/5
tCSXJu6Lma5/vs2781p0dr+UiN78sVRzoHJZ4haYDg9TwYGhuQTpvRX0nuvJTpO7yc+Rj2Zk
uYf2H7KbLPhCIhI7TC</vt:lpwstr>
  </property>
  <property fmtid="{D5CDD505-2E9C-101B-9397-08002B2CF9AE}" pid="3" name="_2015_ms_pID_7253431">
    <vt:lpwstr>OcMeWEFsk6y8aO1HV6vl7jltmFxz/LYKWK8aTCjjEz6cDi8KBfXsKU
cqPmwq3Q3HuW35I7Lfryfm1UMEOAj4O0EuI3snUXvFqvLID49RGkdbtDExZfKSZS6ZWT7rMg
lyBIFMIzvjCCd3nkG3A4h22V6HgsDz+K8yqc/0g5Vpihzm1ZGvzozbG4h/Mncj7eRMudsud+
Kg2yNPBs6ptYYEt3f7ts+gKfWXBvIKspi26l</vt:lpwstr>
  </property>
  <property fmtid="{D5CDD505-2E9C-101B-9397-08002B2CF9AE}" pid="4" name="_2015_ms_pID_7253432">
    <vt:lpwstr>8A==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1708308478</vt:lpwstr>
  </property>
</Properties>
</file>